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3514A" w14:textId="77777777" w:rsidR="00F91102" w:rsidRDefault="00DB45DC"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5E31FEA" wp14:editId="6112DA4A">
                <wp:simplePos x="0" y="0"/>
                <wp:positionH relativeFrom="column">
                  <wp:posOffset>823595</wp:posOffset>
                </wp:positionH>
                <wp:positionV relativeFrom="paragraph">
                  <wp:posOffset>166370</wp:posOffset>
                </wp:positionV>
                <wp:extent cx="4648200" cy="4402455"/>
                <wp:effectExtent l="0" t="0" r="0" b="17145"/>
                <wp:wrapSquare wrapText="bothSides"/>
                <wp:docPr id="6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8200" cy="4402455"/>
                          <a:chOff x="2722" y="1673"/>
                          <a:chExt cx="7320" cy="6527"/>
                        </a:xfrm>
                      </wpg:grpSpPr>
                      <wps:wsp>
                        <wps:cNvPr id="7" name="Text Box 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722" y="1673"/>
                            <a:ext cx="7320" cy="6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B9218A" w14:textId="77777777" w:rsidR="00F91102" w:rsidRPr="00E370D2" w:rsidRDefault="00F91102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</w:pPr>
                              <w:r w:rsidRPr="00E370D2"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  <w:t>Paper Reference(s)</w:t>
                              </w:r>
                            </w:p>
                            <w:p w14:paraId="41485BE9" w14:textId="09AC17AC" w:rsidR="00F91102" w:rsidRPr="00E370D2" w:rsidRDefault="00210186">
                              <w:pPr>
                                <w:tabs>
                                  <w:tab w:val="left" w:pos="2057"/>
                                </w:tabs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E370D2"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9M</w:t>
                              </w:r>
                              <w:r w:rsidR="00E370D2" w:rsidRPr="00E370D2"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T</w:t>
                              </w:r>
                              <w:r w:rsidRPr="00E370D2"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0</w:t>
                              </w:r>
                              <w:r w:rsidR="00F91102" w:rsidRPr="00E370D2"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/0</w:t>
                              </w:r>
                              <w:r w:rsidR="00A72165"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1</w:t>
                              </w:r>
                            </w:p>
                            <w:p w14:paraId="0FFADD01" w14:textId="71613868" w:rsidR="00F91102" w:rsidRPr="00E370D2" w:rsidRDefault="00F91102">
                              <w:pPr>
                                <w:spacing w:after="120"/>
                                <w:rPr>
                                  <w:rFonts w:ascii="Arial" w:hAnsi="Arial" w:cs="Arial"/>
                                  <w:b/>
                                  <w:sz w:val="54"/>
                                  <w:szCs w:val="60"/>
                                </w:rPr>
                              </w:pPr>
                              <w:r w:rsidRPr="00E370D2">
                                <w:rPr>
                                  <w:rFonts w:ascii="Arial" w:hAnsi="Arial" w:cs="Arial"/>
                                  <w:b/>
                                  <w:sz w:val="42"/>
                                  <w:szCs w:val="60"/>
                                </w:rPr>
                                <w:t>Pearson Edexcel</w:t>
                              </w:r>
                              <w:r w:rsidR="000A1998" w:rsidRPr="00E370D2">
                                <w:rPr>
                                  <w:rFonts w:ascii="Arial" w:hAnsi="Arial" w:cs="Arial"/>
                                  <w:b/>
                                  <w:sz w:val="42"/>
                                  <w:szCs w:val="60"/>
                                </w:rPr>
                                <w:t xml:space="preserve"> </w:t>
                              </w:r>
                              <w:r w:rsidR="009D4AE2" w:rsidRPr="00E370D2">
                                <w:rPr>
                                  <w:rFonts w:ascii="Arial" w:hAnsi="Arial" w:cs="Arial"/>
                                  <w:b/>
                                  <w:sz w:val="42"/>
                                  <w:szCs w:val="60"/>
                                </w:rPr>
                                <w:br/>
                              </w:r>
                              <w:r w:rsidR="00210186" w:rsidRPr="00E370D2">
                                <w:rPr>
                                  <w:rFonts w:ascii="Arial" w:hAnsi="Arial" w:cs="Arial"/>
                                  <w:b/>
                                  <w:sz w:val="42"/>
                                  <w:szCs w:val="60"/>
                                </w:rPr>
                                <w:t>Level 3 GCE</w:t>
                              </w:r>
                            </w:p>
                            <w:p w14:paraId="25FD1D4C" w14:textId="27A911DD" w:rsidR="00F91102" w:rsidRPr="00E370D2" w:rsidRDefault="00210186">
                              <w:pPr>
                                <w:spacing w:after="120"/>
                                <w:rPr>
                                  <w:rFonts w:ascii="Arial" w:hAnsi="Arial" w:cs="Arial"/>
                                  <w:b/>
                                  <w:sz w:val="28"/>
                                  <w:szCs w:val="40"/>
                                </w:rPr>
                              </w:pPr>
                              <w:r w:rsidRPr="00E370D2">
                                <w:rPr>
                                  <w:rFonts w:ascii="Arial" w:hAnsi="Arial" w:cs="Arial"/>
                                  <w:b/>
                                  <w:sz w:val="52"/>
                                  <w:szCs w:val="40"/>
                                </w:rPr>
                                <w:t>Music</w:t>
                              </w:r>
                              <w:r w:rsidR="00E370D2">
                                <w:rPr>
                                  <w:rFonts w:ascii="Arial" w:hAnsi="Arial" w:cs="Arial"/>
                                  <w:b/>
                                  <w:sz w:val="52"/>
                                  <w:szCs w:val="40"/>
                                </w:rPr>
                                <w:t xml:space="preserve"> Technology</w:t>
                              </w:r>
                            </w:p>
                            <w:p w14:paraId="2E7CB2DF" w14:textId="729B5F24" w:rsidR="00F91102" w:rsidRPr="00E370D2" w:rsidRDefault="00210186" w:rsidP="00210186">
                              <w:pPr>
                                <w:spacing w:after="10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E370D2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Advanced</w:t>
                              </w:r>
                              <w:r w:rsidRPr="00E370D2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br/>
                                <w:t>C</w:t>
                              </w:r>
                              <w:r w:rsidR="00E370D2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OMPONENT</w:t>
                              </w:r>
                              <w:r w:rsidRPr="00E370D2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="00A72165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1</w:t>
                              </w:r>
                              <w:r w:rsidRPr="00E370D2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 xml:space="preserve">: </w:t>
                              </w:r>
                              <w:r w:rsidR="00E370D2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br/>
                              </w:r>
                              <w:r w:rsidR="00A72165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Recording Task</w:t>
                              </w:r>
                              <w:r w:rsidR="00F91102" w:rsidRPr="00E370D2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</w:p>
                            <w:p w14:paraId="019882EF" w14:textId="77777777" w:rsidR="005450BD" w:rsidRPr="009B62B1" w:rsidRDefault="005450BD" w:rsidP="007B3A3C">
                              <w:pPr>
                                <w:spacing w:before="360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9B62B1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Release date: Friday 1 September 2023</w:t>
                              </w:r>
                            </w:p>
                            <w:p w14:paraId="52E3C185" w14:textId="77777777" w:rsidR="005450BD" w:rsidRPr="00E370D2" w:rsidRDefault="005450BD" w:rsidP="007B3A3C">
                              <w:pPr>
                                <w:spacing w:after="480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9B62B1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Submission date: Wednesday 15 May 2024</w:t>
                              </w:r>
                            </w:p>
                            <w:p w14:paraId="00E6DFCB" w14:textId="3662405E" w:rsidR="00F91102" w:rsidRPr="00E370D2" w:rsidRDefault="005D00BD">
                              <w:pPr>
                                <w:tabs>
                                  <w:tab w:val="left" w:pos="3366"/>
                                </w:tabs>
                                <w:spacing w:after="60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370D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You must have</w:t>
                              </w:r>
                              <w:r w:rsidR="00F91102" w:rsidRPr="00E370D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 w:rsidRPr="00E370D2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You will be given</w:t>
                              </w:r>
                            </w:p>
                            <w:p w14:paraId="43AD72A7" w14:textId="119EE71F" w:rsidR="00F91102" w:rsidRPr="00E370D2" w:rsidRDefault="00A72165" w:rsidP="000A1998">
                              <w:pPr>
                                <w:tabs>
                                  <w:tab w:val="left" w:pos="3366"/>
                                </w:tabs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noProof w:val="0"/>
                                  <w:sz w:val="20"/>
                                  <w:szCs w:val="20"/>
                                  <w:lang w:eastAsia="en-GB"/>
                                </w:rPr>
                                <w:t>Nil</w:t>
                              </w:r>
                              <w:r w:rsidR="00DC345C" w:rsidRPr="00E370D2">
                                <w:rPr>
                                  <w:rFonts w:ascii="Arial" w:hAnsi="Arial" w:cs="Arial"/>
                                  <w:noProof w:val="0"/>
                                  <w:sz w:val="20"/>
                                  <w:szCs w:val="20"/>
                                  <w:lang w:eastAsia="en-GB"/>
                                </w:rPr>
                                <w:tab/>
                              </w:r>
                              <w:proofErr w:type="spellStart"/>
                              <w:r w:rsidR="00DC345C" w:rsidRPr="00E370D2">
                                <w:rPr>
                                  <w:rFonts w:ascii="Arial" w:hAnsi="Arial" w:cs="Arial"/>
                                  <w:noProof w:val="0"/>
                                  <w:sz w:val="20"/>
                                  <w:szCs w:val="20"/>
                                  <w:lang w:eastAsia="en-GB"/>
                                </w:rPr>
                                <w:t>Nil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08000" tIns="108000" rIns="72000" bIns="90000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745" y="7746"/>
                            <a:ext cx="7251" cy="45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6ABE130" w14:textId="77777777" w:rsidR="00F91102" w:rsidRDefault="00F9110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32"/>
                                </w:rPr>
                                <w:t xml:space="preserve">THIS PACKAGE CONTAINS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32"/>
                                  <w:u w:val="single"/>
                                </w:rPr>
                                <w:t>1 COPY</w:t>
                              </w:r>
                            </w:p>
                          </w:txbxContent>
                        </wps:txbx>
                        <wps:bodyPr rot="0" vert="horz" wrap="square" lIns="72000" tIns="18000" rIns="7200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E31FEA" id="Group 25" o:spid="_x0000_s1026" style="position:absolute;margin-left:64.85pt;margin-top:13.1pt;width:366pt;height:346.65pt;z-index:251657216" coordorigin="2722,1673" coordsize="7320,6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2722;top:1673;width:7320;height:6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" filled="f" stroked="f">
                  <o:lock v:ext="edit" aspectratio="t"/>
                  <v:textbox inset="3mm,3mm,2mm,2.5mm">
                    <w:txbxContent>
                      <w:p w14:paraId="08B9218A" w14:textId="77777777" w:rsidR="00F91102" w:rsidRPr="00E370D2" w:rsidRDefault="00F91102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E370D2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Paper Reference(s)</w:t>
                        </w:r>
                      </w:p>
                      <w:p w14:paraId="41485BE9" w14:textId="09AC17AC" w:rsidR="00F91102" w:rsidRPr="00E370D2" w:rsidRDefault="00210186">
                        <w:pPr>
                          <w:tabs>
                            <w:tab w:val="left" w:pos="2057"/>
                          </w:tabs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 w:rsidRPr="00E370D2"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9M</w:t>
                        </w:r>
                        <w:r w:rsidR="00E370D2" w:rsidRPr="00E370D2"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T</w:t>
                        </w:r>
                        <w:r w:rsidRPr="00E370D2"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0</w:t>
                        </w:r>
                        <w:r w:rsidR="00F91102" w:rsidRPr="00E370D2"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/0</w:t>
                        </w:r>
                        <w:r w:rsidR="00A72165"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1</w:t>
                        </w:r>
                      </w:p>
                      <w:p w14:paraId="0FFADD01" w14:textId="71613868" w:rsidR="00F91102" w:rsidRPr="00E370D2" w:rsidRDefault="00F91102">
                        <w:pPr>
                          <w:spacing w:after="120"/>
                          <w:rPr>
                            <w:rFonts w:ascii="Arial" w:hAnsi="Arial" w:cs="Arial"/>
                            <w:b/>
                            <w:sz w:val="54"/>
                            <w:szCs w:val="60"/>
                          </w:rPr>
                        </w:pPr>
                        <w:r w:rsidRPr="00E370D2">
                          <w:rPr>
                            <w:rFonts w:ascii="Arial" w:hAnsi="Arial" w:cs="Arial"/>
                            <w:b/>
                            <w:sz w:val="42"/>
                            <w:szCs w:val="60"/>
                          </w:rPr>
                          <w:t>Pearson Edexcel</w:t>
                        </w:r>
                        <w:r w:rsidR="000A1998" w:rsidRPr="00E370D2">
                          <w:rPr>
                            <w:rFonts w:ascii="Arial" w:hAnsi="Arial" w:cs="Arial"/>
                            <w:b/>
                            <w:sz w:val="42"/>
                            <w:szCs w:val="60"/>
                          </w:rPr>
                          <w:t xml:space="preserve"> </w:t>
                        </w:r>
                        <w:r w:rsidR="009D4AE2" w:rsidRPr="00E370D2">
                          <w:rPr>
                            <w:rFonts w:ascii="Arial" w:hAnsi="Arial" w:cs="Arial"/>
                            <w:b/>
                            <w:sz w:val="42"/>
                            <w:szCs w:val="60"/>
                          </w:rPr>
                          <w:br/>
                        </w:r>
                        <w:r w:rsidR="00210186" w:rsidRPr="00E370D2">
                          <w:rPr>
                            <w:rFonts w:ascii="Arial" w:hAnsi="Arial" w:cs="Arial"/>
                            <w:b/>
                            <w:sz w:val="42"/>
                            <w:szCs w:val="60"/>
                          </w:rPr>
                          <w:t>Level 3 GCE</w:t>
                        </w:r>
                      </w:p>
                      <w:p w14:paraId="25FD1D4C" w14:textId="27A911DD" w:rsidR="00F91102" w:rsidRPr="00E370D2" w:rsidRDefault="00210186">
                        <w:pPr>
                          <w:spacing w:after="120"/>
                          <w:rPr>
                            <w:rFonts w:ascii="Arial" w:hAnsi="Arial" w:cs="Arial"/>
                            <w:b/>
                            <w:sz w:val="28"/>
                            <w:szCs w:val="40"/>
                          </w:rPr>
                        </w:pPr>
                        <w:r w:rsidRPr="00E370D2">
                          <w:rPr>
                            <w:rFonts w:ascii="Arial" w:hAnsi="Arial" w:cs="Arial"/>
                            <w:b/>
                            <w:sz w:val="52"/>
                            <w:szCs w:val="40"/>
                          </w:rPr>
                          <w:t>Music</w:t>
                        </w:r>
                        <w:r w:rsidR="00E370D2">
                          <w:rPr>
                            <w:rFonts w:ascii="Arial" w:hAnsi="Arial" w:cs="Arial"/>
                            <w:b/>
                            <w:sz w:val="52"/>
                            <w:szCs w:val="40"/>
                          </w:rPr>
                          <w:t xml:space="preserve"> Technology</w:t>
                        </w:r>
                      </w:p>
                      <w:p w14:paraId="2E7CB2DF" w14:textId="729B5F24" w:rsidR="00F91102" w:rsidRPr="00E370D2" w:rsidRDefault="00210186" w:rsidP="00210186">
                        <w:pPr>
                          <w:spacing w:after="10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E370D2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Advanced</w:t>
                        </w:r>
                        <w:r w:rsidRPr="00E370D2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br/>
                          <w:t>C</w:t>
                        </w:r>
                        <w:r w:rsidR="00E370D2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OMPONENT</w:t>
                        </w:r>
                        <w:r w:rsidRPr="00E370D2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 </w:t>
                        </w:r>
                        <w:r w:rsidR="00A72165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1</w:t>
                        </w:r>
                        <w:r w:rsidRPr="00E370D2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 xml:space="preserve">: </w:t>
                        </w:r>
                        <w:r w:rsidR="00E370D2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br/>
                        </w:r>
                        <w:r w:rsidR="00A72165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Recording Task</w:t>
                        </w:r>
                        <w:r w:rsidR="00F91102" w:rsidRPr="00E370D2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 xml:space="preserve"> </w:t>
                        </w:r>
                      </w:p>
                      <w:p w14:paraId="019882EF" w14:textId="77777777" w:rsidR="005450BD" w:rsidRPr="009B62B1" w:rsidRDefault="005450BD" w:rsidP="007B3A3C">
                        <w:pPr>
                          <w:spacing w:before="360"/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9B62B1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Release date: Friday 1 September 2023</w:t>
                        </w:r>
                      </w:p>
                      <w:p w14:paraId="52E3C185" w14:textId="77777777" w:rsidR="005450BD" w:rsidRPr="00E370D2" w:rsidRDefault="005450BD" w:rsidP="007B3A3C">
                        <w:pPr>
                          <w:spacing w:after="480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9B62B1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Submission date: Wednesday 15 May 2024</w:t>
                        </w:r>
                      </w:p>
                      <w:p w14:paraId="00E6DFCB" w14:textId="3662405E" w:rsidR="00F91102" w:rsidRPr="00E370D2" w:rsidRDefault="005D00BD">
                        <w:pPr>
                          <w:tabs>
                            <w:tab w:val="left" w:pos="3366"/>
                          </w:tabs>
                          <w:spacing w:after="60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E370D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You must have</w:t>
                        </w:r>
                        <w:r w:rsidR="00F91102" w:rsidRPr="00E370D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ab/>
                        </w:r>
                        <w:r w:rsidRPr="00E370D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You will be given</w:t>
                        </w:r>
                      </w:p>
                      <w:p w14:paraId="43AD72A7" w14:textId="119EE71F" w:rsidR="00F91102" w:rsidRPr="00E370D2" w:rsidRDefault="00A72165" w:rsidP="000A1998">
                        <w:pPr>
                          <w:tabs>
                            <w:tab w:val="left" w:pos="3366"/>
                          </w:tabs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noProof w:val="0"/>
                            <w:sz w:val="20"/>
                            <w:szCs w:val="20"/>
                            <w:lang w:eastAsia="en-GB"/>
                          </w:rPr>
                          <w:t>Nil</w:t>
                        </w:r>
                        <w:r w:rsidR="00DC345C" w:rsidRPr="00E370D2">
                          <w:rPr>
                            <w:rFonts w:ascii="Arial" w:hAnsi="Arial" w:cs="Arial"/>
                            <w:noProof w:val="0"/>
                            <w:sz w:val="20"/>
                            <w:szCs w:val="20"/>
                            <w:lang w:eastAsia="en-GB"/>
                          </w:rPr>
                          <w:tab/>
                        </w:r>
                        <w:proofErr w:type="spellStart"/>
                        <w:r w:rsidR="00DC345C" w:rsidRPr="00E370D2">
                          <w:rPr>
                            <w:rFonts w:ascii="Arial" w:hAnsi="Arial" w:cs="Arial"/>
                            <w:noProof w:val="0"/>
                            <w:sz w:val="20"/>
                            <w:szCs w:val="20"/>
                            <w:lang w:eastAsia="en-GB"/>
                          </w:rPr>
                          <w:t>Nil</w:t>
                        </w:r>
                        <w:proofErr w:type="spellEnd"/>
                      </w:p>
                    </w:txbxContent>
                  </v:textbox>
                </v:shape>
                <v:shape id="Text Box 16" o:spid="_x0000_s1028" type="#_x0000_t202" style="position:absolute;left:2745;top:7746;width:7251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" filled="f" strokeweight="1.5pt">
                  <v:textbox inset="2mm,.5mm,2mm,0">
                    <w:txbxContent>
                      <w:p w14:paraId="56ABE130" w14:textId="77777777" w:rsidR="00F91102" w:rsidRDefault="00F9110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  <w:t xml:space="preserve">THIS PACKAGE CONTAINS </w:t>
                        </w:r>
                        <w:r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u w:val="single"/>
                          </w:rPr>
                          <w:t>1 COPY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558233FC" w14:textId="77777777" w:rsidR="00F91102" w:rsidRDefault="00F91102"/>
    <w:p w14:paraId="7F113BE9" w14:textId="77777777" w:rsidR="00F91102" w:rsidRDefault="00F91102"/>
    <w:p w14:paraId="53345307" w14:textId="77777777" w:rsidR="00F91102" w:rsidRDefault="00F91102"/>
    <w:p w14:paraId="19621746" w14:textId="77777777" w:rsidR="00F91102" w:rsidRDefault="00F91102"/>
    <w:p w14:paraId="6323A933" w14:textId="77777777" w:rsidR="00F91102" w:rsidRDefault="00F91102"/>
    <w:p w14:paraId="6A1F0262" w14:textId="77777777" w:rsidR="00F91102" w:rsidRDefault="00F91102"/>
    <w:p w14:paraId="42AB6948" w14:textId="77777777" w:rsidR="00F91102" w:rsidRDefault="00F91102"/>
    <w:p w14:paraId="44F2B66A" w14:textId="77777777" w:rsidR="00F91102" w:rsidRDefault="00F91102"/>
    <w:p w14:paraId="2E4CD062" w14:textId="77777777" w:rsidR="00F91102" w:rsidRDefault="00F91102"/>
    <w:p w14:paraId="53E30B34" w14:textId="77777777" w:rsidR="00F91102" w:rsidRDefault="00F91102"/>
    <w:p w14:paraId="4831AE4B" w14:textId="77777777" w:rsidR="00F91102" w:rsidRDefault="00F91102"/>
    <w:p w14:paraId="34F85C5F" w14:textId="77777777" w:rsidR="00F91102" w:rsidRDefault="00F91102"/>
    <w:p w14:paraId="36FC7C48" w14:textId="77777777" w:rsidR="00F91102" w:rsidRDefault="00F91102"/>
    <w:p w14:paraId="0F38B2D9" w14:textId="77777777" w:rsidR="00F91102" w:rsidRDefault="00F91102"/>
    <w:p w14:paraId="0D31D666" w14:textId="77777777" w:rsidR="00F91102" w:rsidRDefault="00F91102"/>
    <w:p w14:paraId="4BFAB6EF" w14:textId="77777777" w:rsidR="00F91102" w:rsidRDefault="00F91102"/>
    <w:p w14:paraId="6C48CB49" w14:textId="77777777" w:rsidR="00F91102" w:rsidRDefault="00F91102">
      <w:pPr>
        <w:tabs>
          <w:tab w:val="left" w:pos="1257"/>
        </w:tabs>
      </w:pPr>
      <w:r>
        <w:tab/>
      </w:r>
    </w:p>
    <w:p w14:paraId="6DAE53A5" w14:textId="574CBCB1" w:rsidR="00F91102" w:rsidRPr="008D3EF8" w:rsidRDefault="008D3EF8" w:rsidP="00E370D2">
      <w:pPr>
        <w:ind w:left="993"/>
        <w:jc w:val="center"/>
        <w:rPr>
          <w:rFonts w:ascii="Arial" w:hAnsi="Arial" w:cs="Arial"/>
          <w:b/>
          <w:bCs/>
          <w:sz w:val="36"/>
          <w:szCs w:val="36"/>
        </w:rPr>
      </w:pPr>
      <w:r w:rsidRPr="008D3EF8">
        <w:rPr>
          <w:rFonts w:ascii="Arial" w:hAnsi="Arial" w:cs="Arial"/>
          <w:b/>
          <w:bCs/>
          <w:sz w:val="36"/>
          <w:szCs w:val="36"/>
        </w:rPr>
        <w:t>A4 Modification 18pt BOLD</w:t>
      </w:r>
    </w:p>
    <w:p w14:paraId="53CBC7BE" w14:textId="77777777" w:rsidR="00F91102" w:rsidRDefault="00F91102"/>
    <w:p w14:paraId="4BBAA5F4" w14:textId="77777777" w:rsidR="00F91102" w:rsidRDefault="00F91102"/>
    <w:p w14:paraId="527D6AFD" w14:textId="77777777" w:rsidR="00F91102" w:rsidRDefault="00DB45DC">
      <w:r>
        <w:rPr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4DB62C7" wp14:editId="6F115F58">
                <wp:simplePos x="0" y="0"/>
                <wp:positionH relativeFrom="column">
                  <wp:posOffset>839470</wp:posOffset>
                </wp:positionH>
                <wp:positionV relativeFrom="page">
                  <wp:posOffset>6043930</wp:posOffset>
                </wp:positionV>
                <wp:extent cx="4613275" cy="1028700"/>
                <wp:effectExtent l="0" t="0" r="15875" b="19050"/>
                <wp:wrapSquare wrapText="bothSides"/>
                <wp:docPr id="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327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775A2" w14:textId="030C9A8E" w:rsidR="00F91102" w:rsidRPr="00E370D2" w:rsidRDefault="00F91102">
                            <w:pPr>
                              <w:pStyle w:val="Heading1"/>
                              <w:spacing w:before="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</w:pPr>
                            <w:r w:rsidRPr="00E370D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>You MUST NOT use the standard version of the question paper</w:t>
                            </w:r>
                            <w:r w:rsidR="00E370D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 xml:space="preserve"> </w:t>
                            </w:r>
                            <w:r w:rsidRPr="00E370D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</w:rPr>
                              <w:t>with this modified question paper.</w:t>
                            </w:r>
                          </w:p>
                          <w:p w14:paraId="4AB89DF2" w14:textId="1A5FEF11" w:rsidR="00F91102" w:rsidRPr="00E370D2" w:rsidRDefault="00F91102">
                            <w:pPr>
                              <w:pStyle w:val="BodyText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E370D2">
                              <w:rPr>
                                <w:rFonts w:ascii="Arial" w:hAnsi="Arial" w:cs="Arial"/>
                                <w:sz w:val="24"/>
                              </w:rPr>
                              <w:t>The modified question paper may contain differences to the</w:t>
                            </w:r>
                            <w:r w:rsidR="00E370D2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Pr="00E370D2">
                              <w:rPr>
                                <w:rFonts w:ascii="Arial" w:hAnsi="Arial" w:cs="Arial"/>
                                <w:sz w:val="24"/>
                              </w:rPr>
                              <w:t>standard question paper.</w:t>
                            </w:r>
                          </w:p>
                          <w:p w14:paraId="27901B71" w14:textId="77777777" w:rsidR="00F91102" w:rsidRPr="00E370D2" w:rsidRDefault="00F911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370D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These differences are part of the modification process.</w:t>
                            </w:r>
                          </w:p>
                        </w:txbxContent>
                      </wps:txbx>
                      <wps:bodyPr rot="0" vert="horz" wrap="square" lIns="28800" tIns="36000" rIns="288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B62C7" id="Text Box 27" o:spid="_x0000_s1029" type="#_x0000_t202" style="position:absolute;margin-left:66.1pt;margin-top:475.9pt;width:363.2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" strokeweight="2pt">
                <v:textbox inset=".8mm,1mm,.8mm,1mm">
                  <w:txbxContent>
                    <w:p w14:paraId="3F8775A2" w14:textId="030C9A8E" w:rsidR="00F91102" w:rsidRPr="00E370D2" w:rsidRDefault="00F91102">
                      <w:pPr>
                        <w:pStyle w:val="Heading1"/>
                        <w:spacing w:before="60"/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</w:pPr>
                      <w:r w:rsidRPr="00E370D2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>You MUST NOT use the standard version of the question paper</w:t>
                      </w:r>
                      <w:r w:rsidR="00E370D2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 xml:space="preserve"> </w:t>
                      </w:r>
                      <w:r w:rsidRPr="00E370D2">
                        <w:rPr>
                          <w:rFonts w:ascii="Arial" w:hAnsi="Arial" w:cs="Arial"/>
                          <w:b/>
                          <w:bCs/>
                          <w:sz w:val="24"/>
                        </w:rPr>
                        <w:t>with this modified question paper.</w:t>
                      </w:r>
                    </w:p>
                    <w:p w14:paraId="4AB89DF2" w14:textId="1A5FEF11" w:rsidR="00F91102" w:rsidRPr="00E370D2" w:rsidRDefault="00F91102">
                      <w:pPr>
                        <w:pStyle w:val="BodyText"/>
                        <w:rPr>
                          <w:rFonts w:ascii="Arial" w:hAnsi="Arial" w:cs="Arial"/>
                          <w:sz w:val="24"/>
                        </w:rPr>
                      </w:pPr>
                      <w:r w:rsidRPr="00E370D2">
                        <w:rPr>
                          <w:rFonts w:ascii="Arial" w:hAnsi="Arial" w:cs="Arial"/>
                          <w:sz w:val="24"/>
                        </w:rPr>
                        <w:t>The modified question paper may contain differences to the</w:t>
                      </w:r>
                      <w:r w:rsidR="00E370D2"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E370D2">
                        <w:rPr>
                          <w:rFonts w:ascii="Arial" w:hAnsi="Arial" w:cs="Arial"/>
                          <w:sz w:val="24"/>
                        </w:rPr>
                        <w:t>standard question paper.</w:t>
                      </w:r>
                    </w:p>
                    <w:p w14:paraId="27901B71" w14:textId="77777777" w:rsidR="00F91102" w:rsidRPr="00E370D2" w:rsidRDefault="00F9110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370D2">
                        <w:rPr>
                          <w:rFonts w:ascii="Arial" w:hAnsi="Arial" w:cs="Arial"/>
                          <w:b/>
                          <w:bCs/>
                        </w:rPr>
                        <w:t>These differences are part of the modification process.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</w:p>
    <w:p w14:paraId="307E5496" w14:textId="77777777" w:rsidR="00F91102" w:rsidRDefault="00F91102"/>
    <w:p w14:paraId="797FCED0" w14:textId="77777777" w:rsidR="00F91102" w:rsidRDefault="00F91102"/>
    <w:p w14:paraId="372DF6FA" w14:textId="77777777" w:rsidR="00F91102" w:rsidRDefault="00F91102"/>
    <w:p w14:paraId="7968A092" w14:textId="77777777" w:rsidR="00F91102" w:rsidRDefault="00F91102"/>
    <w:p w14:paraId="3DE4F361" w14:textId="77777777" w:rsidR="00F91102" w:rsidRDefault="00F91102"/>
    <w:p w14:paraId="1359B146" w14:textId="77777777" w:rsidR="00F91102" w:rsidRDefault="00F91102"/>
    <w:p w14:paraId="72F28685" w14:textId="77777777" w:rsidR="00F91102" w:rsidRDefault="00DB45DC"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EEBFAA0" wp14:editId="35E8DB0C">
                <wp:simplePos x="0" y="0"/>
                <wp:positionH relativeFrom="column">
                  <wp:posOffset>851535</wp:posOffset>
                </wp:positionH>
                <wp:positionV relativeFrom="page">
                  <wp:posOffset>7277100</wp:posOffset>
                </wp:positionV>
                <wp:extent cx="4600575" cy="1619885"/>
                <wp:effectExtent l="0" t="0" r="28575" b="18415"/>
                <wp:wrapSquare wrapText="bothSides"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601EA" w14:textId="77777777" w:rsidR="00F91102" w:rsidRPr="00E370D2" w:rsidRDefault="00F9110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E370D2">
                              <w:rPr>
                                <w:rFonts w:ascii="Arial" w:hAnsi="Arial" w:cs="Arial"/>
                                <w:b/>
                              </w:rPr>
                              <w:t>ALL</w:t>
                            </w:r>
                            <w:r w:rsidRPr="00E370D2">
                              <w:rPr>
                                <w:rFonts w:ascii="Arial" w:hAnsi="Arial" w:cs="Arial"/>
                              </w:rPr>
                              <w:t xml:space="preserve"> components of the examination that the candidate</w:t>
                            </w:r>
                            <w:r w:rsidRPr="00E370D2">
                              <w:rPr>
                                <w:rFonts w:ascii="Arial" w:hAnsi="Arial" w:cs="Arial"/>
                              </w:rPr>
                              <w:br/>
                              <w:t xml:space="preserve">attempts </w:t>
                            </w:r>
                            <w:r w:rsidRPr="00E370D2">
                              <w:rPr>
                                <w:rFonts w:ascii="Arial" w:hAnsi="Arial" w:cs="Arial"/>
                                <w:b/>
                              </w:rPr>
                              <w:t>MUST</w:t>
                            </w:r>
                            <w:r w:rsidRPr="00E370D2">
                              <w:rPr>
                                <w:rFonts w:ascii="Arial" w:hAnsi="Arial" w:cs="Arial"/>
                              </w:rPr>
                              <w:t xml:space="preserve"> be returned with the </w:t>
                            </w:r>
                            <w:r w:rsidRPr="00E370D2">
                              <w:rPr>
                                <w:rFonts w:ascii="Arial" w:hAnsi="Arial" w:cs="Arial"/>
                                <w:b/>
                                <w:i/>
                                <w:u w:val="single"/>
                              </w:rPr>
                              <w:t>candidate’s</w:t>
                            </w:r>
                            <w:r w:rsidRPr="00E370D2">
                              <w:rPr>
                                <w:rFonts w:ascii="Arial" w:hAnsi="Arial" w:cs="Arial"/>
                              </w:rPr>
                              <w:t xml:space="preserve"> question paper.</w:t>
                            </w:r>
                          </w:p>
                          <w:p w14:paraId="455476C0" w14:textId="77777777" w:rsidR="00F91102" w:rsidRPr="00E370D2" w:rsidRDefault="00F91102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45C909F" w14:textId="77777777" w:rsidR="00F91102" w:rsidRPr="00E370D2" w:rsidRDefault="00F911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u w:val="single"/>
                              </w:rPr>
                            </w:pPr>
                            <w:r w:rsidRPr="00E370D2">
                              <w:rPr>
                                <w:rFonts w:ascii="Arial" w:hAnsi="Arial" w:cs="Arial"/>
                                <w:b/>
                                <w:i/>
                                <w:u w:val="single"/>
                              </w:rPr>
                              <w:t>This includes any answer booklets and diagram booklets</w:t>
                            </w:r>
                          </w:p>
                          <w:p w14:paraId="7E24FAAD" w14:textId="77777777" w:rsidR="00F91102" w:rsidRPr="00E370D2" w:rsidRDefault="00F9110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BB1B3A9" w14:textId="77777777" w:rsidR="00F91102" w:rsidRPr="00E370D2" w:rsidRDefault="00F9110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E370D2">
                              <w:rPr>
                                <w:rFonts w:ascii="Arial" w:hAnsi="Arial" w:cs="Arial"/>
                              </w:rPr>
                              <w:t>Any component not returned will remain unmarked and could</w:t>
                            </w:r>
                          </w:p>
                          <w:p w14:paraId="1B463B21" w14:textId="77777777" w:rsidR="00F91102" w:rsidRPr="00E370D2" w:rsidRDefault="00F9110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E370D2">
                              <w:rPr>
                                <w:rFonts w:ascii="Arial" w:hAnsi="Arial" w:cs="Arial"/>
                              </w:rPr>
                              <w:t>impact on the grade received by the candidate.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BFAA0" id="Text Box 24" o:spid="_x0000_s1030" type="#_x0000_t202" style="position:absolute;margin-left:67.05pt;margin-top:573pt;width:362.25pt;height:12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" strokeweight="2pt">
                <v:textbox inset="2mm,2mm,2mm,2mm">
                  <w:txbxContent>
                    <w:p w14:paraId="761601EA" w14:textId="77777777" w:rsidR="00F91102" w:rsidRPr="00E370D2" w:rsidRDefault="00F91102">
                      <w:pPr>
                        <w:spacing w:before="120"/>
                        <w:jc w:val="center"/>
                        <w:rPr>
                          <w:rFonts w:ascii="Arial" w:hAnsi="Arial" w:cs="Arial"/>
                        </w:rPr>
                      </w:pPr>
                      <w:r w:rsidRPr="00E370D2">
                        <w:rPr>
                          <w:rFonts w:ascii="Arial" w:hAnsi="Arial" w:cs="Arial"/>
                          <w:b/>
                        </w:rPr>
                        <w:t>ALL</w:t>
                      </w:r>
                      <w:r w:rsidRPr="00E370D2">
                        <w:rPr>
                          <w:rFonts w:ascii="Arial" w:hAnsi="Arial" w:cs="Arial"/>
                        </w:rPr>
                        <w:t xml:space="preserve"> components of the examination that the candidate</w:t>
                      </w:r>
                      <w:r w:rsidRPr="00E370D2">
                        <w:rPr>
                          <w:rFonts w:ascii="Arial" w:hAnsi="Arial" w:cs="Arial"/>
                        </w:rPr>
                        <w:br/>
                        <w:t xml:space="preserve">attempts </w:t>
                      </w:r>
                      <w:r w:rsidRPr="00E370D2">
                        <w:rPr>
                          <w:rFonts w:ascii="Arial" w:hAnsi="Arial" w:cs="Arial"/>
                          <w:b/>
                        </w:rPr>
                        <w:t>MUST</w:t>
                      </w:r>
                      <w:r w:rsidRPr="00E370D2">
                        <w:rPr>
                          <w:rFonts w:ascii="Arial" w:hAnsi="Arial" w:cs="Arial"/>
                        </w:rPr>
                        <w:t xml:space="preserve"> be returned with the </w:t>
                      </w:r>
                      <w:r w:rsidRPr="00E370D2">
                        <w:rPr>
                          <w:rFonts w:ascii="Arial" w:hAnsi="Arial" w:cs="Arial"/>
                          <w:b/>
                          <w:i/>
                          <w:u w:val="single"/>
                        </w:rPr>
                        <w:t>candidate’s</w:t>
                      </w:r>
                      <w:r w:rsidRPr="00E370D2">
                        <w:rPr>
                          <w:rFonts w:ascii="Arial" w:hAnsi="Arial" w:cs="Arial"/>
                        </w:rPr>
                        <w:t xml:space="preserve"> question paper.</w:t>
                      </w:r>
                    </w:p>
                    <w:p w14:paraId="455476C0" w14:textId="77777777" w:rsidR="00F91102" w:rsidRPr="00E370D2" w:rsidRDefault="00F91102">
                      <w:pPr>
                        <w:spacing w:before="6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45C909F" w14:textId="77777777" w:rsidR="00F91102" w:rsidRPr="00E370D2" w:rsidRDefault="00F91102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u w:val="single"/>
                        </w:rPr>
                      </w:pPr>
                      <w:r w:rsidRPr="00E370D2">
                        <w:rPr>
                          <w:rFonts w:ascii="Arial" w:hAnsi="Arial" w:cs="Arial"/>
                          <w:b/>
                          <w:i/>
                          <w:u w:val="single"/>
                        </w:rPr>
                        <w:t>This includes any answer booklets and diagram booklets</w:t>
                      </w:r>
                    </w:p>
                    <w:p w14:paraId="7E24FAAD" w14:textId="77777777" w:rsidR="00F91102" w:rsidRPr="00E370D2" w:rsidRDefault="00F91102">
                      <w:pPr>
                        <w:spacing w:before="12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6BB1B3A9" w14:textId="77777777" w:rsidR="00F91102" w:rsidRPr="00E370D2" w:rsidRDefault="00F9110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370D2">
                        <w:rPr>
                          <w:rFonts w:ascii="Arial" w:hAnsi="Arial" w:cs="Arial"/>
                        </w:rPr>
                        <w:t>Any component not returned will remain unmarked and could</w:t>
                      </w:r>
                    </w:p>
                    <w:p w14:paraId="1B463B21" w14:textId="77777777" w:rsidR="00F91102" w:rsidRPr="00E370D2" w:rsidRDefault="00F9110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E370D2">
                        <w:rPr>
                          <w:rFonts w:ascii="Arial" w:hAnsi="Arial" w:cs="Arial"/>
                        </w:rPr>
                        <w:t>impact on the grade received by the candidate.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</w:p>
    <w:p w14:paraId="5D1F9014" w14:textId="77777777" w:rsidR="00F91102" w:rsidRDefault="00F91102"/>
    <w:p w14:paraId="1EE74189" w14:textId="77777777" w:rsidR="00F91102" w:rsidRDefault="00F91102"/>
    <w:p w14:paraId="28C9D852" w14:textId="77777777" w:rsidR="00F91102" w:rsidRDefault="00F91102"/>
    <w:p w14:paraId="627C9A6D" w14:textId="77777777" w:rsidR="00F91102" w:rsidRDefault="00F91102"/>
    <w:p w14:paraId="613D433A" w14:textId="77777777" w:rsidR="00F91102" w:rsidRDefault="00F91102"/>
    <w:p w14:paraId="0648FD0A" w14:textId="77777777" w:rsidR="00F91102" w:rsidRDefault="00F91102"/>
    <w:p w14:paraId="39200A80" w14:textId="77777777" w:rsidR="00F91102" w:rsidRDefault="00F91102"/>
    <w:p w14:paraId="1D3FAE3D" w14:textId="77777777" w:rsidR="00F91102" w:rsidRDefault="00F91102"/>
    <w:p w14:paraId="2F0C168E" w14:textId="77777777" w:rsidR="00F91102" w:rsidRDefault="00F91102"/>
    <w:p w14:paraId="7DCA087E" w14:textId="77777777" w:rsidR="00F91102" w:rsidRDefault="00DB45DC">
      <w:pPr>
        <w:tabs>
          <w:tab w:val="left" w:pos="3134"/>
          <w:tab w:val="left" w:pos="3706"/>
        </w:tabs>
      </w:pPr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1586D1D8" wp14:editId="702CFB7F">
                <wp:simplePos x="0" y="0"/>
                <wp:positionH relativeFrom="column">
                  <wp:posOffset>-324485</wp:posOffset>
                </wp:positionH>
                <wp:positionV relativeFrom="paragraph">
                  <wp:posOffset>133985</wp:posOffset>
                </wp:positionV>
                <wp:extent cx="4932680" cy="683895"/>
                <wp:effectExtent l="4445" t="0" r="0" b="0"/>
                <wp:wrapNone/>
                <wp:docPr id="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32680" cy="683895"/>
                          <a:chOff x="907" y="14600"/>
                          <a:chExt cx="7768" cy="1077"/>
                        </a:xfrm>
                      </wpg:grpSpPr>
                      <wps:wsp>
                        <wps:cNvPr id="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07" y="14770"/>
                            <a:ext cx="2721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98C9CB" w14:textId="77777777" w:rsidR="00F91102" w:rsidRPr="00E370D2" w:rsidRDefault="00F91102">
                              <w:pPr>
                                <w:tabs>
                                  <w:tab w:val="center" w:pos="4536"/>
                                </w:tabs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  <w:r w:rsidRPr="00E370D2">
                                <w:rPr>
                                  <w:rFonts w:ascii="Arial" w:hAnsi="Arial" w:cs="Arial"/>
                                  <w:sz w:val="12"/>
                                </w:rPr>
                                <w:t>Printer’s Log No.</w:t>
                              </w:r>
                            </w:p>
                            <w:p w14:paraId="32825D78" w14:textId="2C6D282A" w:rsidR="00F91102" w:rsidRPr="00E370D2" w:rsidRDefault="00F91102">
                              <w:pPr>
                                <w:spacing w:line="400" w:lineRule="exact"/>
                                <w:rPr>
                                  <w:rFonts w:ascii="Arial" w:hAnsi="Arial" w:cs="Arial"/>
                                  <w:sz w:val="44"/>
                                  <w:szCs w:val="44"/>
                                </w:rPr>
                              </w:pPr>
                              <w:r w:rsidRPr="00E370D2">
                                <w:rPr>
                                  <w:rFonts w:ascii="Arial" w:hAnsi="Arial" w:cs="Arial"/>
                                  <w:sz w:val="44"/>
                                  <w:szCs w:val="44"/>
                                </w:rPr>
                                <w:t>X</w:t>
                              </w:r>
                              <w:r w:rsidR="00DC345C" w:rsidRPr="00E370D2">
                                <w:rPr>
                                  <w:rFonts w:ascii="Arial" w:hAnsi="Arial" w:cs="Arial"/>
                                  <w:sz w:val="44"/>
                                  <w:szCs w:val="44"/>
                                </w:rPr>
                                <w:t>7</w:t>
                              </w:r>
                              <w:r w:rsidR="00E370D2">
                                <w:rPr>
                                  <w:rFonts w:ascii="Arial" w:hAnsi="Arial" w:cs="Arial"/>
                                  <w:sz w:val="44"/>
                                  <w:szCs w:val="44"/>
                                </w:rPr>
                                <w:t>58</w:t>
                              </w:r>
                              <w:r w:rsidR="00A72165">
                                <w:rPr>
                                  <w:rFonts w:ascii="Arial" w:hAnsi="Arial" w:cs="Arial"/>
                                  <w:sz w:val="44"/>
                                  <w:szCs w:val="44"/>
                                </w:rPr>
                                <w:t>80</w:t>
                              </w:r>
                              <w:r w:rsidRPr="00E370D2">
                                <w:rPr>
                                  <w:rFonts w:ascii="Arial" w:hAnsi="Arial" w:cs="Arial"/>
                                  <w:sz w:val="44"/>
                                  <w:szCs w:val="4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536" y="14600"/>
                            <a:ext cx="4139" cy="1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6C1718" w14:textId="303773E6" w:rsidR="00F91102" w:rsidRDefault="00F91102">
                              <w:pPr>
                                <w:rPr>
                                  <w:rFonts w:ascii="Bar Code 39 f HR" w:hAnsi="Bar Code 39 f HR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Bar Code 39 f HR" w:hAnsi="Bar Code 39 f HR"/>
                                  <w:sz w:val="48"/>
                                  <w:szCs w:val="48"/>
                                </w:rPr>
                                <w:t>*X</w:t>
                              </w:r>
                              <w:r w:rsidR="00DC345C">
                                <w:rPr>
                                  <w:rFonts w:ascii="Bar Code 39 f HR" w:hAnsi="Bar Code 39 f HR"/>
                                  <w:sz w:val="48"/>
                                  <w:szCs w:val="48"/>
                                </w:rPr>
                                <w:t>7</w:t>
                              </w:r>
                              <w:r w:rsidR="00E370D2">
                                <w:rPr>
                                  <w:rFonts w:ascii="Bar Code 39 f HR" w:hAnsi="Bar Code 39 f HR"/>
                                  <w:sz w:val="48"/>
                                  <w:szCs w:val="48"/>
                                </w:rPr>
                                <w:t>58</w:t>
                              </w:r>
                              <w:r w:rsidR="00A72165">
                                <w:rPr>
                                  <w:rFonts w:ascii="Bar Code 39 f HR" w:hAnsi="Bar Code 39 f HR"/>
                                  <w:sz w:val="48"/>
                                  <w:szCs w:val="48"/>
                                </w:rPr>
                                <w:t>80</w:t>
                              </w:r>
                              <w:r>
                                <w:rPr>
                                  <w:rFonts w:ascii="Bar Code 39 f HR" w:hAnsi="Bar Code 39 f HR"/>
                                  <w:sz w:val="48"/>
                                  <w:szCs w:val="48"/>
                                </w:rPr>
                                <w:t>a*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86D1D8" id="Group 19" o:spid="_x0000_s1031" style="position:absolute;margin-left:-25.55pt;margin-top:10.55pt;width:388.4pt;height:53.85pt;z-index:251656192" coordorigin="907,14600" coordsize="7768,1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">
                <v:shape id="Text Box 7" o:spid="_x0000_s1032" type="#_x0000_t202" style="position:absolute;left:907;top:14770;width:2721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" stroked="f">
                  <v:textbox inset=",0,,0">
                    <w:txbxContent>
                      <w:p w14:paraId="5A98C9CB" w14:textId="77777777" w:rsidR="00F91102" w:rsidRPr="00E370D2" w:rsidRDefault="00F91102">
                        <w:pPr>
                          <w:tabs>
                            <w:tab w:val="center" w:pos="4536"/>
                          </w:tabs>
                          <w:rPr>
                            <w:rFonts w:ascii="Arial" w:hAnsi="Arial" w:cs="Arial"/>
                            <w:sz w:val="12"/>
                          </w:rPr>
                        </w:pPr>
                        <w:r w:rsidRPr="00E370D2">
                          <w:rPr>
                            <w:rFonts w:ascii="Arial" w:hAnsi="Arial" w:cs="Arial"/>
                            <w:sz w:val="12"/>
                          </w:rPr>
                          <w:t>Printer’s Log No.</w:t>
                        </w:r>
                      </w:p>
                      <w:p w14:paraId="32825D78" w14:textId="2C6D282A" w:rsidR="00F91102" w:rsidRPr="00E370D2" w:rsidRDefault="00F91102">
                        <w:pPr>
                          <w:spacing w:line="400" w:lineRule="exact"/>
                          <w:rPr>
                            <w:rFonts w:ascii="Arial" w:hAnsi="Arial" w:cs="Arial"/>
                            <w:sz w:val="44"/>
                            <w:szCs w:val="44"/>
                          </w:rPr>
                        </w:pPr>
                        <w:r w:rsidRPr="00E370D2">
                          <w:rPr>
                            <w:rFonts w:ascii="Arial" w:hAnsi="Arial" w:cs="Arial"/>
                            <w:sz w:val="44"/>
                            <w:szCs w:val="44"/>
                          </w:rPr>
                          <w:t>X</w:t>
                        </w:r>
                        <w:r w:rsidR="00DC345C" w:rsidRPr="00E370D2">
                          <w:rPr>
                            <w:rFonts w:ascii="Arial" w:hAnsi="Arial" w:cs="Arial"/>
                            <w:sz w:val="44"/>
                            <w:szCs w:val="44"/>
                          </w:rPr>
                          <w:t>7</w:t>
                        </w:r>
                        <w:r w:rsidR="00E370D2">
                          <w:rPr>
                            <w:rFonts w:ascii="Arial" w:hAnsi="Arial" w:cs="Arial"/>
                            <w:sz w:val="44"/>
                            <w:szCs w:val="44"/>
                          </w:rPr>
                          <w:t>58</w:t>
                        </w:r>
                        <w:r w:rsidR="00A72165">
                          <w:rPr>
                            <w:rFonts w:ascii="Arial" w:hAnsi="Arial" w:cs="Arial"/>
                            <w:sz w:val="44"/>
                            <w:szCs w:val="44"/>
                          </w:rPr>
                          <w:t>80</w:t>
                        </w:r>
                        <w:r w:rsidRPr="00E370D2">
                          <w:rPr>
                            <w:rFonts w:ascii="Arial" w:hAnsi="Arial" w:cs="Arial"/>
                            <w:sz w:val="44"/>
                            <w:szCs w:val="44"/>
                          </w:rPr>
                          <w:t>A</w:t>
                        </w:r>
                      </w:p>
                    </w:txbxContent>
                  </v:textbox>
                </v:shape>
                <v:shape id="Text Box 10" o:spid="_x0000_s1033" type="#_x0000_t202" style="position:absolute;left:4536;top:14600;width:4139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" stroked="f">
                  <v:textbox inset="1mm,1mm,1mm,1mm">
                    <w:txbxContent>
                      <w:p w14:paraId="506C1718" w14:textId="303773E6" w:rsidR="00F91102" w:rsidRDefault="00F91102">
                        <w:pPr>
                          <w:rPr>
                            <w:rFonts w:ascii="Bar Code 39 f HR" w:hAnsi="Bar Code 39 f HR"/>
                            <w:sz w:val="48"/>
                            <w:szCs w:val="48"/>
                          </w:rPr>
                        </w:pPr>
                        <w:r>
                          <w:rPr>
                            <w:rFonts w:ascii="Bar Code 39 f HR" w:hAnsi="Bar Code 39 f HR"/>
                            <w:sz w:val="48"/>
                            <w:szCs w:val="48"/>
                          </w:rPr>
                          <w:t>*X</w:t>
                        </w:r>
                        <w:r w:rsidR="00DC345C">
                          <w:rPr>
                            <w:rFonts w:ascii="Bar Code 39 f HR" w:hAnsi="Bar Code 39 f HR"/>
                            <w:sz w:val="48"/>
                            <w:szCs w:val="48"/>
                          </w:rPr>
                          <w:t>7</w:t>
                        </w:r>
                        <w:r w:rsidR="00E370D2">
                          <w:rPr>
                            <w:rFonts w:ascii="Bar Code 39 f HR" w:hAnsi="Bar Code 39 f HR"/>
                            <w:sz w:val="48"/>
                            <w:szCs w:val="48"/>
                          </w:rPr>
                          <w:t>58</w:t>
                        </w:r>
                        <w:r w:rsidR="00A72165">
                          <w:rPr>
                            <w:rFonts w:ascii="Bar Code 39 f HR" w:hAnsi="Bar Code 39 f HR"/>
                            <w:sz w:val="48"/>
                            <w:szCs w:val="48"/>
                          </w:rPr>
                          <w:t>80</w:t>
                        </w:r>
                        <w:r>
                          <w:rPr>
                            <w:rFonts w:ascii="Bar Code 39 f HR" w:hAnsi="Bar Code 39 f HR"/>
                            <w:sz w:val="48"/>
                            <w:szCs w:val="48"/>
                          </w:rPr>
                          <w:t>a*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AB4D1D8" w14:textId="77777777" w:rsidR="000A1998" w:rsidRDefault="00F91102">
      <w:pPr>
        <w:tabs>
          <w:tab w:val="left" w:pos="3063"/>
        </w:tabs>
      </w:pPr>
      <w:r>
        <w:tab/>
      </w:r>
    </w:p>
    <w:sectPr w:rsidR="000A1998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 Code 39 f HR">
    <w:altName w:val="Calibri"/>
    <w:panose1 w:val="00000409000000000000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BD"/>
    <w:rsid w:val="000A1998"/>
    <w:rsid w:val="00210186"/>
    <w:rsid w:val="0023549A"/>
    <w:rsid w:val="0045107F"/>
    <w:rsid w:val="0046624E"/>
    <w:rsid w:val="004A5385"/>
    <w:rsid w:val="005450BD"/>
    <w:rsid w:val="005D00BD"/>
    <w:rsid w:val="00662382"/>
    <w:rsid w:val="007B3A3C"/>
    <w:rsid w:val="007F6851"/>
    <w:rsid w:val="008D3EF8"/>
    <w:rsid w:val="009D4AE2"/>
    <w:rsid w:val="00A72165"/>
    <w:rsid w:val="00DB45DC"/>
    <w:rsid w:val="00DC345C"/>
    <w:rsid w:val="00E370D2"/>
    <w:rsid w:val="00F91102"/>
    <w:rsid w:val="00FD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157F7"/>
  <w15:chartTrackingRefBased/>
  <w15:docId w15:val="{E5F3EDC5-087F-4261-83C5-65AA82B5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Heading5">
    <w:name w:val="heading 5"/>
    <w:basedOn w:val="Normal"/>
    <w:next w:val="Normal"/>
    <w:qFormat/>
    <w:pPr>
      <w:keepNext/>
      <w:spacing w:after="60"/>
      <w:outlineLvl w:val="4"/>
    </w:pPr>
    <w:rPr>
      <w:noProof w:val="0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jc w:val="center"/>
    </w:pPr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wil112\Desktop\House%20Styles\A%20A4%20Packing%20lab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803352C098BF4190591046E2C0A833" ma:contentTypeVersion="19" ma:contentTypeDescription="Create a new document." ma:contentTypeScope="" ma:versionID="cf1e6dd9ffc8e8eea0b9b76e383d8328">
  <xsd:schema xmlns:xsd="http://www.w3.org/2001/XMLSchema" xmlns:xs="http://www.w3.org/2001/XMLSchema" xmlns:p="http://schemas.microsoft.com/office/2006/metadata/properties" xmlns:ns2="913c07ad-eca8-4818-a496-e59d0669541d" xmlns:ns3="47adb8bf-3911-4298-b006-c946defc8bf3" targetNamespace="http://schemas.microsoft.com/office/2006/metadata/properties" ma:root="true" ma:fieldsID="d0d28a123c2636cf6c925953670a8b40" ns2:_="" ns3:_="">
    <xsd:import namespace="913c07ad-eca8-4818-a496-e59d0669541d"/>
    <xsd:import namespace="47adb8bf-3911-4298-b006-c946defc8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c07ad-eca8-4818-a496-e59d06695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111f871-a67d-48ae-9ce3-a2c6c977f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db8bf-3911-4298-b006-c946defc8bf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c6a09ba-e2b6-4aa4-9358-8a53ee1d8f81}" ma:internalName="TaxCatchAll" ma:showField="CatchAllData" ma:web="47adb8bf-3911-4298-b006-c946defc8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B5217-EF1E-4240-B1C8-6CE8A8A7F0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B3395-0815-4B9F-9BC8-F9A644699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3c07ad-eca8-4818-a496-e59d0669541d"/>
    <ds:schemaRef ds:uri="47adb8bf-3911-4298-b006-c946defc8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A4 Packing label</Template>
  <TotalTime>40</TotalTime>
  <Pages>1</Pages>
  <Words>4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Laking, Rachel</dc:creator>
  <cp:keywords/>
  <cp:lastModifiedBy>Simon Markham</cp:lastModifiedBy>
  <cp:revision>7</cp:revision>
  <cp:lastPrinted>2012-05-16T08:14:00Z</cp:lastPrinted>
  <dcterms:created xsi:type="dcterms:W3CDTF">2021-05-24T07:15:00Z</dcterms:created>
  <dcterms:modified xsi:type="dcterms:W3CDTF">2024-02-29T09:41:00Z</dcterms:modified>
</cp:coreProperties>
</file>